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2408" w14:textId="7468B5B3" w:rsidR="00820566" w:rsidRDefault="00820566" w:rsidP="0082056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31253" w:rsidRPr="00231253">
        <w:rPr>
          <w:rFonts w:ascii="Arial" w:hAnsi="Arial" w:cs="Arial"/>
          <w:b/>
          <w:sz w:val="24"/>
          <w:szCs w:val="24"/>
        </w:rPr>
        <w:t>RP-220814</w:t>
      </w:r>
    </w:p>
    <w:p w14:paraId="40043D46" w14:textId="4D043A85" w:rsidR="009977C3" w:rsidRPr="004B566C" w:rsidRDefault="00820566" w:rsidP="0082056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Meeting, March 17 – 23, 2022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4BA1DED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20566">
        <w:rPr>
          <w:rFonts w:ascii="Arial" w:hAnsi="Arial" w:cs="Arial"/>
          <w:b/>
          <w:bCs/>
        </w:rPr>
        <w:t>Ericsson</w:t>
      </w:r>
    </w:p>
    <w:p w14:paraId="5052B559" w14:textId="62E9B43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F71264" w:rsidRPr="00F71264">
        <w:rPr>
          <w:rFonts w:ascii="Arial" w:hAnsi="Arial" w:cs="Arial"/>
          <w:b/>
          <w:bCs/>
        </w:rPr>
        <w:t>Introduction of bandwidth combination set 4 (BCS4) for NR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5FD93C8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</w:t>
      </w:r>
      <w:r w:rsidR="00F71264">
        <w:rPr>
          <w:rFonts w:ascii="Arial" w:hAnsi="Arial" w:cs="Arial"/>
        </w:rPr>
        <w:t>5</w:t>
      </w:r>
      <w:r w:rsidR="00302151" w:rsidRPr="00512DFB">
        <w:rPr>
          <w:rFonts w:ascii="Arial" w:hAnsi="Arial" w:cs="Arial"/>
        </w:rPr>
        <w:t>.</w:t>
      </w:r>
      <w:r w:rsidR="008E61CC">
        <w:rPr>
          <w:rFonts w:ascii="Arial" w:hAnsi="Arial" w:cs="Arial"/>
        </w:rPr>
        <w:t>4</w:t>
      </w:r>
      <w:r w:rsidR="00302151" w:rsidRPr="00512DFB">
        <w:rPr>
          <w:rFonts w:ascii="Arial" w:hAnsi="Arial" w:cs="Arial"/>
        </w:rPr>
        <w:t>.</w:t>
      </w:r>
      <w:r w:rsidR="00F71264">
        <w:rPr>
          <w:rFonts w:ascii="Arial" w:hAnsi="Arial" w:cs="Arial"/>
        </w:rPr>
        <w:t>12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3F4DF52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F71264" w:rsidRPr="00F71264">
        <w:rPr>
          <w:sz w:val="24"/>
          <w:szCs w:val="24"/>
        </w:rPr>
        <w:t>Introduction of bandwidth combination set 4 (BCS4) for NR</w:t>
      </w:r>
    </w:p>
    <w:p w14:paraId="2165AB0C" w14:textId="3C965E17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F71264" w:rsidRPr="00F71264">
        <w:rPr>
          <w:rFonts w:cs="Arial"/>
          <w:sz w:val="24"/>
          <w:szCs w:val="24"/>
          <w:lang w:eastAsia="ja-JP"/>
        </w:rPr>
        <w:t>NR_BCS4-Core</w:t>
      </w:r>
    </w:p>
    <w:p w14:paraId="545FA1C2" w14:textId="27F05D57" w:rsidR="00B078D6" w:rsidRPr="008E61CC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bookmarkStart w:id="0" w:name="bm900167"/>
      <w:r w:rsidR="008E61CC" w:rsidRPr="008E61CC">
        <w:rPr>
          <w:rFonts w:cs="Arial"/>
          <w:sz w:val="24"/>
          <w:szCs w:val="24"/>
          <w:lang w:eastAsia="ja-JP"/>
        </w:rPr>
        <w:t>900167</w:t>
      </w:r>
      <w:bookmarkEnd w:id="0"/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7E53FB16" w:rsidR="00E72B61" w:rsidRPr="00684CA1" w:rsidRDefault="00F7126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38.101-1, </w:t>
            </w:r>
            <w:r w:rsidR="00C570DD">
              <w:rPr>
                <w:lang w:eastAsia="zh-CN"/>
              </w:rPr>
              <w:t>38.101-</w:t>
            </w:r>
            <w:r w:rsidR="003812BA">
              <w:rPr>
                <w:lang w:eastAsia="zh-CN"/>
              </w:rPr>
              <w:t>3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0ABCA3F7" w:rsidR="00720AE9" w:rsidRPr="003812BA" w:rsidRDefault="003812BA" w:rsidP="00B066D2">
            <w:pPr>
              <w:pStyle w:val="Index1"/>
            </w:pPr>
            <w:r>
              <w:t xml:space="preserve">Completion of </w:t>
            </w:r>
            <w:r w:rsidR="00F71264" w:rsidRPr="00F71264">
              <w:t>Introduction of bandwidth combination set 4 (BCS4) for NR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46D7E086" w:rsidR="00E72B61" w:rsidRPr="00684CA1" w:rsidRDefault="00F71264" w:rsidP="00B066D2">
            <w:pPr>
              <w:spacing w:after="0"/>
            </w:pPr>
            <w:r>
              <w:t>MSD test points will not be defined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31253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0566"/>
    <w:rsid w:val="00833504"/>
    <w:rsid w:val="00834BC1"/>
    <w:rsid w:val="0088222A"/>
    <w:rsid w:val="008A76FD"/>
    <w:rsid w:val="008C537F"/>
    <w:rsid w:val="008D658B"/>
    <w:rsid w:val="008E61CC"/>
    <w:rsid w:val="009437A2"/>
    <w:rsid w:val="00945471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55D6D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A5A9C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1264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121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Per Lindell</cp:lastModifiedBy>
  <cp:revision>8</cp:revision>
  <cp:lastPrinted>2009-10-12T13:10:00Z</cp:lastPrinted>
  <dcterms:created xsi:type="dcterms:W3CDTF">2022-03-10T07:49:00Z</dcterms:created>
  <dcterms:modified xsi:type="dcterms:W3CDTF">2022-03-13T17:54:00Z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